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202608121000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89 Jugendhaus Pirmasens - Los 21 Aufzugsanlage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Aufzugsanlage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